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3281" w:rsidRDefault="00BB3281" w:rsidP="00BB32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Michael BARBOUR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BB3281" w:rsidRDefault="00BB3281" w:rsidP="00BB32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3281" w:rsidRDefault="00BB3281" w:rsidP="00BB32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3281" w:rsidRDefault="00BB3281" w:rsidP="00BB32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Nov.1420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Great Walsingham,</w:t>
      </w:r>
    </w:p>
    <w:p w:rsidR="00BB3281" w:rsidRDefault="00BB3281" w:rsidP="00BB32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Norfolk, into lands of the late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Rothenale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BB3281" w:rsidRDefault="00BB3281" w:rsidP="00BB32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21-414)</w:t>
      </w:r>
    </w:p>
    <w:p w:rsidR="00EF1719" w:rsidRPr="00EF1719" w:rsidRDefault="00EF1719" w:rsidP="00EF171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1719">
        <w:rPr>
          <w:rFonts w:ascii="Times New Roman" w:hAnsi="Times New Roman" w:cs="Times New Roman"/>
          <w:sz w:val="24"/>
          <w:szCs w:val="24"/>
        </w:rPr>
        <w:t xml:space="preserve">  8 Nov.1427</w:t>
      </w:r>
      <w:r w:rsidRPr="00EF1719">
        <w:rPr>
          <w:rFonts w:ascii="Times New Roman" w:hAnsi="Times New Roman" w:cs="Times New Roman"/>
          <w:sz w:val="24"/>
          <w:szCs w:val="24"/>
        </w:rPr>
        <w:tab/>
        <w:t>He was a juror on the inquisition post mortem held in Great or Little</w:t>
      </w:r>
    </w:p>
    <w:p w:rsidR="00EF1719" w:rsidRPr="00EF1719" w:rsidRDefault="00EF1719" w:rsidP="00EF171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1719">
        <w:rPr>
          <w:rFonts w:ascii="Times New Roman" w:hAnsi="Times New Roman" w:cs="Times New Roman"/>
          <w:sz w:val="24"/>
          <w:szCs w:val="24"/>
        </w:rPr>
        <w:tab/>
      </w:r>
      <w:r w:rsidRPr="00EF1719">
        <w:rPr>
          <w:rFonts w:ascii="Times New Roman" w:hAnsi="Times New Roman" w:cs="Times New Roman"/>
          <w:sz w:val="24"/>
          <w:szCs w:val="24"/>
        </w:rPr>
        <w:tab/>
        <w:t xml:space="preserve">Walsingham, Norfolk, into lands of the late Elizabeth </w:t>
      </w:r>
      <w:proofErr w:type="spellStart"/>
      <w:r w:rsidRPr="00EF1719">
        <w:rPr>
          <w:rFonts w:ascii="Times New Roman" w:hAnsi="Times New Roman" w:cs="Times New Roman"/>
          <w:sz w:val="24"/>
          <w:szCs w:val="24"/>
        </w:rPr>
        <w:t>Rothenale</w:t>
      </w:r>
      <w:proofErr w:type="spellEnd"/>
      <w:r w:rsidRPr="00EF1719">
        <w:rPr>
          <w:rFonts w:ascii="Times New Roman" w:hAnsi="Times New Roman" w:cs="Times New Roman"/>
          <w:sz w:val="24"/>
          <w:szCs w:val="24"/>
        </w:rPr>
        <w:t>(q.v.).</w:t>
      </w:r>
    </w:p>
    <w:p w:rsidR="00EF1719" w:rsidRPr="00EF1719" w:rsidRDefault="00EF1719" w:rsidP="00EF171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1719">
        <w:rPr>
          <w:rFonts w:ascii="Times New Roman" w:hAnsi="Times New Roman" w:cs="Times New Roman"/>
          <w:sz w:val="24"/>
          <w:szCs w:val="24"/>
        </w:rPr>
        <w:tab/>
      </w:r>
      <w:r w:rsidRPr="00EF1719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EF1719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EF17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1719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EF1719">
        <w:rPr>
          <w:rFonts w:ascii="Times New Roman" w:hAnsi="Times New Roman" w:cs="Times New Roman"/>
          <w:sz w:val="24"/>
          <w:szCs w:val="24"/>
        </w:rPr>
        <w:t xml:space="preserve"> 23-33)</w:t>
      </w:r>
    </w:p>
    <w:p w:rsidR="00EF1719" w:rsidRDefault="00EF1719" w:rsidP="00BB32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3281" w:rsidRDefault="00BB3281" w:rsidP="00BB32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3281" w:rsidRDefault="00BB3281" w:rsidP="00BB32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Default="00BB3281" w:rsidP="00BB32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June 2016</w:t>
      </w:r>
    </w:p>
    <w:p w:rsidR="00EF1719" w:rsidRPr="00BB3281" w:rsidRDefault="00EF1719" w:rsidP="00BB32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July 2017</w:t>
      </w:r>
      <w:bookmarkStart w:id="0" w:name="_GoBack"/>
      <w:bookmarkEnd w:id="0"/>
    </w:p>
    <w:sectPr w:rsidR="00EF1719" w:rsidRPr="00BB328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3281" w:rsidRDefault="00BB3281" w:rsidP="00E71FC3">
      <w:pPr>
        <w:spacing w:after="0" w:line="240" w:lineRule="auto"/>
      </w:pPr>
      <w:r>
        <w:separator/>
      </w:r>
    </w:p>
  </w:endnote>
  <w:endnote w:type="continuationSeparator" w:id="0">
    <w:p w:rsidR="00BB3281" w:rsidRDefault="00BB328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3281" w:rsidRDefault="00BB3281" w:rsidP="00E71FC3">
      <w:pPr>
        <w:spacing w:after="0" w:line="240" w:lineRule="auto"/>
      </w:pPr>
      <w:r>
        <w:separator/>
      </w:r>
    </w:p>
  </w:footnote>
  <w:footnote w:type="continuationSeparator" w:id="0">
    <w:p w:rsidR="00BB3281" w:rsidRDefault="00BB328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281"/>
    <w:rsid w:val="00AB52E8"/>
    <w:rsid w:val="00B16D3F"/>
    <w:rsid w:val="00BB3281"/>
    <w:rsid w:val="00E71FC3"/>
    <w:rsid w:val="00EF1719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0F18AB"/>
  <w15:chartTrackingRefBased/>
  <w15:docId w15:val="{EE250CCB-4D63-48FC-8C0D-4BDC0296C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99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2016-06-16T19:16:00Z</dcterms:created>
  <dcterms:modified xsi:type="dcterms:W3CDTF">2017-07-14T13:50:00Z</dcterms:modified>
</cp:coreProperties>
</file>